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61481" w14:textId="77777777" w:rsidR="0073100E" w:rsidRDefault="0073100E" w:rsidP="0073100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CRAVYN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074D8450" w14:textId="77777777" w:rsidR="0073100E" w:rsidRDefault="0073100E" w:rsidP="0073100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Whalley, Lancashire. </w:t>
      </w:r>
      <w:proofErr w:type="spellStart"/>
      <w:r>
        <w:rPr>
          <w:rFonts w:cs="Times New Roman"/>
          <w:szCs w:val="24"/>
        </w:rPr>
        <w:t>Labourer</w:t>
      </w:r>
      <w:proofErr w:type="spellEnd"/>
      <w:r>
        <w:rPr>
          <w:rFonts w:cs="Times New Roman"/>
          <w:szCs w:val="24"/>
        </w:rPr>
        <w:t>.</w:t>
      </w:r>
    </w:p>
    <w:p w14:paraId="43D9B6AC" w14:textId="77777777" w:rsidR="0073100E" w:rsidRDefault="0073100E" w:rsidP="0073100E">
      <w:pPr>
        <w:pStyle w:val="NoSpacing"/>
        <w:jc w:val="both"/>
        <w:rPr>
          <w:rFonts w:cs="Times New Roman"/>
          <w:szCs w:val="24"/>
        </w:rPr>
      </w:pPr>
    </w:p>
    <w:p w14:paraId="1241B483" w14:textId="77777777" w:rsidR="0073100E" w:rsidRDefault="0073100E" w:rsidP="0073100E">
      <w:pPr>
        <w:pStyle w:val="NoSpacing"/>
        <w:jc w:val="both"/>
        <w:rPr>
          <w:rFonts w:cs="Times New Roman"/>
          <w:szCs w:val="24"/>
        </w:rPr>
      </w:pPr>
    </w:p>
    <w:p w14:paraId="7DB6B8C3" w14:textId="77777777" w:rsidR="0073100E" w:rsidRDefault="0073100E" w:rsidP="0073100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Christopher Parsons, clerk(q.v.), brought a plaint of trespass, taking and</w:t>
      </w:r>
    </w:p>
    <w:p w14:paraId="65DB135D" w14:textId="77777777" w:rsidR="0073100E" w:rsidRDefault="0073100E" w:rsidP="0073100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assault against him and at least 32 others.</w:t>
      </w:r>
    </w:p>
    <w:p w14:paraId="2082C0D0" w14:textId="77777777" w:rsidR="0073100E" w:rsidRDefault="0073100E" w:rsidP="0073100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532B9FDD" w14:textId="77777777" w:rsidR="0073100E" w:rsidRDefault="0073100E" w:rsidP="0073100E">
      <w:pPr>
        <w:pStyle w:val="NoSpacing"/>
        <w:jc w:val="both"/>
        <w:rPr>
          <w:rFonts w:cs="Times New Roman"/>
          <w:szCs w:val="24"/>
        </w:rPr>
      </w:pPr>
    </w:p>
    <w:p w14:paraId="4BA0B2E2" w14:textId="77777777" w:rsidR="0073100E" w:rsidRDefault="0073100E" w:rsidP="0073100E">
      <w:pPr>
        <w:pStyle w:val="NoSpacing"/>
        <w:jc w:val="both"/>
        <w:rPr>
          <w:rFonts w:cs="Times New Roman"/>
          <w:szCs w:val="24"/>
        </w:rPr>
      </w:pPr>
    </w:p>
    <w:p w14:paraId="6EFB5A85" w14:textId="77777777" w:rsidR="0073100E" w:rsidRDefault="0073100E" w:rsidP="0073100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21 October 2022</w:t>
      </w:r>
    </w:p>
    <w:p w14:paraId="3AC9B57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97923" w14:textId="77777777" w:rsidR="0073100E" w:rsidRDefault="0073100E" w:rsidP="009139A6">
      <w:r>
        <w:separator/>
      </w:r>
    </w:p>
  </w:endnote>
  <w:endnote w:type="continuationSeparator" w:id="0">
    <w:p w14:paraId="06321ADB" w14:textId="77777777" w:rsidR="0073100E" w:rsidRDefault="0073100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25F4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4A8D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1F71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3EE79" w14:textId="77777777" w:rsidR="0073100E" w:rsidRDefault="0073100E" w:rsidP="009139A6">
      <w:r>
        <w:separator/>
      </w:r>
    </w:p>
  </w:footnote>
  <w:footnote w:type="continuationSeparator" w:id="0">
    <w:p w14:paraId="60691ADA" w14:textId="77777777" w:rsidR="0073100E" w:rsidRDefault="0073100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0241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3178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7E00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00E"/>
    <w:rsid w:val="000666E0"/>
    <w:rsid w:val="002510B7"/>
    <w:rsid w:val="005C130B"/>
    <w:rsid w:val="0073100E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72559C"/>
  <w15:chartTrackingRefBased/>
  <w15:docId w15:val="{28654BBA-7606-431C-A592-D14A88029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3100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2022-12-22T14:54:00Z</dcterms:created>
  <dcterms:modified xsi:type="dcterms:W3CDTF">2022-12-22T14:54:00Z</dcterms:modified>
</cp:coreProperties>
</file>